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AFB7D" w14:textId="77777777" w:rsidR="00C0315E" w:rsidRDefault="00C0315E" w:rsidP="00C0315E">
      <w:pPr>
        <w:pStyle w:val="NoSpacing"/>
      </w:pPr>
      <w:r>
        <w:rPr>
          <w:u w:val="single"/>
        </w:rPr>
        <w:t>Ralph JOHNSON</w:t>
      </w:r>
      <w:r>
        <w:t xml:space="preserve">   </w:t>
      </w:r>
      <w:proofErr w:type="gramStart"/>
      <w:r>
        <w:t xml:space="preserve">   (</w:t>
      </w:r>
      <w:proofErr w:type="gramEnd"/>
      <w:r>
        <w:t>fl.1487)</w:t>
      </w:r>
    </w:p>
    <w:p w14:paraId="3B3EF135" w14:textId="77777777" w:rsidR="00C0315E" w:rsidRDefault="00C0315E" w:rsidP="00C0315E">
      <w:pPr>
        <w:pStyle w:val="NoSpacing"/>
      </w:pPr>
      <w:r>
        <w:t xml:space="preserve">late of </w:t>
      </w:r>
      <w:proofErr w:type="spellStart"/>
      <w:r>
        <w:t>Addestoke</w:t>
      </w:r>
      <w:proofErr w:type="spellEnd"/>
      <w:r>
        <w:t>, Buckinghamshire. Yeoman.</w:t>
      </w:r>
    </w:p>
    <w:p w14:paraId="78B84F66" w14:textId="77777777" w:rsidR="00C0315E" w:rsidRDefault="00C0315E" w:rsidP="00C0315E">
      <w:pPr>
        <w:pStyle w:val="NoSpacing"/>
      </w:pPr>
    </w:p>
    <w:p w14:paraId="51CAF164" w14:textId="77777777" w:rsidR="00C0315E" w:rsidRDefault="00C0315E" w:rsidP="00C0315E">
      <w:pPr>
        <w:pStyle w:val="NoSpacing"/>
      </w:pPr>
    </w:p>
    <w:p w14:paraId="719B748C" w14:textId="77777777" w:rsidR="00C0315E" w:rsidRDefault="00C0315E" w:rsidP="00C0315E">
      <w:pPr>
        <w:pStyle w:val="NoSpacing"/>
      </w:pPr>
      <w:r>
        <w:t xml:space="preserve">  9 Oct.1487</w:t>
      </w:r>
      <w:r>
        <w:tab/>
        <w:t>He was pardoned for not appearing to answer Henry Vernon,</w:t>
      </w:r>
    </w:p>
    <w:p w14:paraId="73D31C49" w14:textId="77777777" w:rsidR="00C0315E" w:rsidRDefault="00C0315E" w:rsidP="00C0315E">
      <w:pPr>
        <w:pStyle w:val="NoSpacing"/>
      </w:pPr>
      <w:r>
        <w:tab/>
      </w:r>
      <w:r>
        <w:tab/>
        <w:t>esquire(q.v.), touching a debt of 40s.</w:t>
      </w:r>
    </w:p>
    <w:p w14:paraId="04F11F6C" w14:textId="77777777" w:rsidR="00C0315E" w:rsidRDefault="00C0315E" w:rsidP="00C0315E">
      <w:pPr>
        <w:pStyle w:val="NoSpacing"/>
      </w:pPr>
      <w:r>
        <w:tab/>
      </w:r>
      <w:r>
        <w:tab/>
        <w:t>(C.P.R. 1485-94 p.183)</w:t>
      </w:r>
    </w:p>
    <w:p w14:paraId="314F324D" w14:textId="77777777" w:rsidR="00C0315E" w:rsidRDefault="00C0315E" w:rsidP="00C0315E">
      <w:pPr>
        <w:pStyle w:val="NoSpacing"/>
      </w:pPr>
    </w:p>
    <w:p w14:paraId="46497310" w14:textId="77777777" w:rsidR="00C0315E" w:rsidRDefault="00C0315E" w:rsidP="00C0315E">
      <w:pPr>
        <w:pStyle w:val="NoSpacing"/>
      </w:pPr>
    </w:p>
    <w:p w14:paraId="0AD00468" w14:textId="77777777" w:rsidR="00C0315E" w:rsidRDefault="00C0315E" w:rsidP="00C0315E">
      <w:pPr>
        <w:pStyle w:val="NoSpacing"/>
      </w:pPr>
      <w:r>
        <w:t>5 August 2024</w:t>
      </w:r>
    </w:p>
    <w:p w14:paraId="661E88C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3A2F4A" w14:textId="77777777" w:rsidR="00C0315E" w:rsidRDefault="00C0315E" w:rsidP="009139A6">
      <w:r>
        <w:separator/>
      </w:r>
    </w:p>
  </w:endnote>
  <w:endnote w:type="continuationSeparator" w:id="0">
    <w:p w14:paraId="03C62573" w14:textId="77777777" w:rsidR="00C0315E" w:rsidRDefault="00C031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8D0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D57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9B7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58048" w14:textId="77777777" w:rsidR="00C0315E" w:rsidRDefault="00C0315E" w:rsidP="009139A6">
      <w:r>
        <w:separator/>
      </w:r>
    </w:p>
  </w:footnote>
  <w:footnote w:type="continuationSeparator" w:id="0">
    <w:p w14:paraId="71B33BBE" w14:textId="77777777" w:rsidR="00C0315E" w:rsidRDefault="00C031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FAE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064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996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15E"/>
    <w:rsid w:val="000666E0"/>
    <w:rsid w:val="002510B7"/>
    <w:rsid w:val="00270799"/>
    <w:rsid w:val="004F0CB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0315E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E92A6"/>
  <w15:chartTrackingRefBased/>
  <w15:docId w15:val="{2F80FCB3-DCED-4609-A78B-5B7377B05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2024-08-08T19:45:00Z</dcterms:created>
  <dcterms:modified xsi:type="dcterms:W3CDTF">2024-08-08T19:46:00Z</dcterms:modified>
</cp:coreProperties>
</file>